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96AF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1170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170CB" w:rsidP="001170CB">
            <w:pPr>
              <w:pStyle w:val="FootnoteText"/>
              <w:ind w:left="-82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9188B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918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918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9188B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0 2039 5552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C9188B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918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นางชุลี  ศรีนวล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9188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9188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C9188B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9188B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0 2039 5553</w:t>
            </w:r>
          </w:p>
        </w:tc>
      </w:tr>
      <w:tr w:rsidR="002F054A" w:rsidRPr="003B7C5A" w:rsidTr="00C9188B">
        <w:trPr>
          <w:trHeight w:val="150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C9188B" w:rsidRDefault="00C9188B" w:rsidP="00C9188B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จำนวนโรงเรียนระดับการศึกษาขั้นพื้นฐาน สังกัดสำนักงานคณะกรรมการการอุดมศึกษาขั้นพื้นฐาน สังกัดองค์กรปกครองส่วนท้องถิ่น สังกัดกรุงเทพมหานคร สังกัดกองบัญชาการตำรวจตระเวนชายแดน ที่เข้าร่วมโครงการพัฒนาคุณภาพการศึกษาและการพัฒนาท้องถิ่นโดยมีสถาบันอุดมศึกษาเป็นพี่เลี้ยง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188B" w:rsidRPr="003B7C5A" w:rsidTr="00CE50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C9188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C9188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น้อยกว่าหรือตั้งแต่ 2,000 </w:t>
                  </w:r>
                  <w:r w:rsidR="003D3FE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ลงมา</w:t>
                  </w:r>
                </w:p>
              </w:tc>
            </w:tr>
            <w:tr w:rsidR="00C9188B" w:rsidRPr="003B7C5A" w:rsidTr="00CE50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C9188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C9188B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2,001-2,100 โรงเรียน</w:t>
                  </w:r>
                </w:p>
              </w:tc>
            </w:tr>
            <w:tr w:rsidR="00C9188B" w:rsidRPr="003B7C5A" w:rsidTr="00CE50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C9188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C9188B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2,101-2,200 โรงเรียน</w:t>
                  </w:r>
                </w:p>
              </w:tc>
            </w:tr>
            <w:tr w:rsidR="00C9188B" w:rsidRPr="003B7C5A" w:rsidTr="00CE50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C9188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C9188B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</w:rPr>
                    <w:t>2,201</w:t>
                  </w: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2,200 </w:t>
                  </w: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</w:tr>
            <w:tr w:rsidR="00C9188B" w:rsidRPr="003B7C5A" w:rsidTr="00CE50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C9188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C9188B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มากว่าหรือตั้งแต่ 2,301 โรงเรียนขึ้นไป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4C7FA4" w:rsidRDefault="00C9188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 w:rsidRPr="004C7FA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จำนวนโรงเรียนระดับการศึกษาขั้นพื้นฐานที่เข้าร่วโครงการพัฒนาคุณภาพ</w:t>
                  </w:r>
                  <w:r w:rsidR="004C7FA4" w:rsidRPr="004C7FA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การศึกษาและการพัฒนาท้องถิ่นโดยมี</w:t>
                  </w:r>
                  <w:r w:rsidRPr="004C7FA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สถาบันอุดมศึกษาเป็นพี่เลี้ยง</w:t>
                  </w:r>
                </w:p>
              </w:tc>
              <w:tc>
                <w:tcPr>
                  <w:tcW w:w="1276" w:type="dxa"/>
                </w:tcPr>
                <w:p w:rsidR="004032BC" w:rsidRPr="00AC4F8B" w:rsidRDefault="00C9188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2,521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8374F" w:rsidP="00D8374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เทคนิคการประมาน ชี้แจง กำกับติดตาม และรวบรวมข้อมูล เพื่อวิเคราะห์พร้อมสรุปผลอย่างเป็นระบบ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8374F" w:rsidP="00D8374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ในการบูรณาการการทำงานร่วมกันในพื้นที่เพื่อยกระดับคุณภาพอุดมศึกษาให้กับชุมชนท้องถิ่น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02886" w:rsidRPr="000D55E0" w:rsidRDefault="0020288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ความไม่พร้อมของอุกรณ์/สื่อการเรียนการสอน และบริบทแวดล้อมอื่นๆ ในสถานศึกษาเพื่อการวางแผนกำหนดกรอบทิศทาง และแนวทางการดำเนินงานตามโครงการฯ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0288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สรุปข้อมูลโครงการพัฒนาคุณภาพการศึกษาและการพัฒนาท้องถิ่นโดยมีสถาบันอุดมศึกษาเป็นพี่เลี้ยง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พ.ศ.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3DC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1AF" w:rsidRDefault="00EE71AF">
      <w:r>
        <w:separator/>
      </w:r>
    </w:p>
  </w:endnote>
  <w:endnote w:type="continuationSeparator" w:id="0">
    <w:p w:rsidR="00EE71AF" w:rsidRDefault="00EE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1AF" w:rsidRDefault="00EE71AF">
      <w:r>
        <w:separator/>
      </w:r>
    </w:p>
  </w:footnote>
  <w:footnote w:type="continuationSeparator" w:id="0">
    <w:p w:rsidR="00EE71AF" w:rsidRDefault="00EE7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63DC0" w:rsidP="0047176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17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63DC0" w:rsidP="0047176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176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170CB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2886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AFA"/>
    <w:rsid w:val="003B7C5A"/>
    <w:rsid w:val="003C016E"/>
    <w:rsid w:val="003C2C30"/>
    <w:rsid w:val="003D3FE4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3DC0"/>
    <w:rsid w:val="004640F2"/>
    <w:rsid w:val="00466391"/>
    <w:rsid w:val="00471762"/>
    <w:rsid w:val="00487609"/>
    <w:rsid w:val="00490606"/>
    <w:rsid w:val="004B1D7E"/>
    <w:rsid w:val="004C3B2B"/>
    <w:rsid w:val="004C5E52"/>
    <w:rsid w:val="004C7FA4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13AA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188B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374F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71AF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73D7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D1A4B-46C1-408F-B157-9362B8CE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23</cp:revision>
  <cp:lastPrinted>2018-04-05T01:06:00Z</cp:lastPrinted>
  <dcterms:created xsi:type="dcterms:W3CDTF">2019-02-04T07:47:00Z</dcterms:created>
  <dcterms:modified xsi:type="dcterms:W3CDTF">2019-06-11T09:28:00Z</dcterms:modified>
</cp:coreProperties>
</file>